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Findern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Derby into lands </w:t>
      </w: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34427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21-14)</w:t>
      </w: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06682" w:rsidRDefault="00806682" w:rsidP="00806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8066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682" w:rsidRDefault="00806682" w:rsidP="00564E3C">
      <w:pPr>
        <w:spacing w:after="0" w:line="240" w:lineRule="auto"/>
      </w:pPr>
      <w:r>
        <w:separator/>
      </w:r>
    </w:p>
  </w:endnote>
  <w:endnote w:type="continuationSeparator" w:id="0">
    <w:p w:rsidR="00806682" w:rsidRDefault="008066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6682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682" w:rsidRDefault="00806682" w:rsidP="00564E3C">
      <w:pPr>
        <w:spacing w:after="0" w:line="240" w:lineRule="auto"/>
      </w:pPr>
      <w:r>
        <w:separator/>
      </w:r>
    </w:p>
  </w:footnote>
  <w:footnote w:type="continuationSeparator" w:id="0">
    <w:p w:rsidR="00806682" w:rsidRDefault="008066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82"/>
    <w:rsid w:val="00372DC6"/>
    <w:rsid w:val="00564E3C"/>
    <w:rsid w:val="0064591D"/>
    <w:rsid w:val="008066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6BAC6"/>
  <w15:chartTrackingRefBased/>
  <w15:docId w15:val="{B5A80213-08BA-47A0-ACCD-48F1587F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06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2015-10-06T15:58:00Z</dcterms:created>
  <dcterms:modified xsi:type="dcterms:W3CDTF">2015-10-06T15:58:00Z</dcterms:modified>
</cp:coreProperties>
</file>